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7701E" w:rsidRPr="00515C1C" w:rsidRDefault="0047701E" w:rsidP="00515C1C">
      <w:pPr>
        <w:snapToGrid w:val="0"/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515C1C">
        <w:rPr>
          <w:rFonts w:ascii="方正小标宋简体" w:eastAsia="方正小标宋简体" w:hAnsi="宋体" w:cs="方正小标宋简体" w:hint="eastAsia"/>
          <w:sz w:val="44"/>
          <w:szCs w:val="44"/>
        </w:rPr>
        <w:t>事业单位新进人员初聘培训补充说明</w:t>
      </w:r>
    </w:p>
    <w:p w:rsidR="0047701E" w:rsidRPr="000B6B67" w:rsidRDefault="0047701E" w:rsidP="008145D5">
      <w:pPr>
        <w:snapToGrid w:val="0"/>
        <w:spacing w:line="576" w:lineRule="exact"/>
        <w:ind w:firstLineChars="200" w:firstLine="31680"/>
        <w:rPr>
          <w:rFonts w:ascii="??" w:hAnsi="??" w:cs="??"/>
          <w:b/>
          <w:bCs/>
          <w:sz w:val="32"/>
          <w:szCs w:val="32"/>
        </w:rPr>
      </w:pP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515C1C">
        <w:rPr>
          <w:rFonts w:ascii="仿宋_GB2312" w:eastAsia="仿宋_GB2312" w:hAnsi="??" w:cs="仿宋_GB2312"/>
          <w:sz w:val="32"/>
          <w:szCs w:val="32"/>
        </w:rPr>
        <w:t>1</w:t>
      </w:r>
      <w:r>
        <w:rPr>
          <w:rFonts w:ascii="仿宋_GB2312" w:eastAsia="仿宋_GB2312" w:hAnsi="??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第一期培训时间：</w:t>
      </w:r>
      <w:r w:rsidRPr="00515C1C">
        <w:rPr>
          <w:rFonts w:ascii="仿宋_GB2312" w:eastAsia="仿宋_GB2312" w:hAnsi="??" w:cs="仿宋_GB2312"/>
          <w:sz w:val="32"/>
          <w:szCs w:val="32"/>
        </w:rPr>
        <w:t>7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月</w:t>
      </w:r>
      <w:r w:rsidRPr="00515C1C">
        <w:rPr>
          <w:rFonts w:ascii="仿宋_GB2312" w:eastAsia="仿宋_GB2312" w:hAnsi="??" w:cs="仿宋_GB2312"/>
          <w:sz w:val="32"/>
          <w:szCs w:val="32"/>
        </w:rPr>
        <w:t>15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号报到，</w:t>
      </w:r>
      <w:r w:rsidRPr="00515C1C">
        <w:rPr>
          <w:rFonts w:ascii="仿宋_GB2312" w:eastAsia="仿宋_GB2312" w:hAnsi="??" w:cs="仿宋_GB2312"/>
          <w:sz w:val="32"/>
          <w:szCs w:val="32"/>
        </w:rPr>
        <w:t>16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至</w:t>
      </w:r>
      <w:r w:rsidRPr="00515C1C">
        <w:rPr>
          <w:rFonts w:ascii="仿宋_GB2312" w:eastAsia="仿宋_GB2312" w:hAnsi="??" w:cs="仿宋_GB2312"/>
          <w:sz w:val="32"/>
          <w:szCs w:val="32"/>
        </w:rPr>
        <w:t>20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号培训。人数</w:t>
      </w:r>
      <w:r w:rsidRPr="00515C1C">
        <w:rPr>
          <w:rFonts w:ascii="仿宋_GB2312" w:eastAsia="仿宋_GB2312" w:hAnsi="??" w:cs="仿宋_GB2312"/>
          <w:sz w:val="32"/>
          <w:szCs w:val="32"/>
        </w:rPr>
        <w:t>400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人，分四个班。</w:t>
      </w:r>
    </w:p>
    <w:p w:rsidR="0047701E" w:rsidRPr="00515C1C" w:rsidRDefault="0047701E" w:rsidP="008145D5">
      <w:pPr>
        <w:snapToGrid w:val="0"/>
        <w:spacing w:line="576" w:lineRule="exact"/>
        <w:ind w:firstLineChars="250" w:firstLine="31680"/>
        <w:rPr>
          <w:rFonts w:ascii="仿宋_GB2312" w:eastAsia="仿宋_GB2312"/>
          <w:sz w:val="32"/>
          <w:szCs w:val="32"/>
        </w:rPr>
      </w:pPr>
      <w:r w:rsidRPr="00515C1C">
        <w:rPr>
          <w:rFonts w:ascii="仿宋_GB2312" w:eastAsia="仿宋_GB2312" w:hAnsi="宋体" w:cs="仿宋_GB2312" w:hint="eastAsia"/>
          <w:sz w:val="32"/>
          <w:szCs w:val="32"/>
        </w:rPr>
        <w:t>一班班主任周含萧，电话</w:t>
      </w:r>
      <w:r w:rsidRPr="00515C1C">
        <w:rPr>
          <w:rFonts w:ascii="仿宋_GB2312" w:eastAsia="仿宋_GB2312" w:hAnsi="??" w:cs="仿宋_GB2312"/>
          <w:sz w:val="32"/>
          <w:szCs w:val="32"/>
        </w:rPr>
        <w:t>18076272113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??" w:cs="仿宋_GB2312"/>
          <w:sz w:val="32"/>
          <w:szCs w:val="32"/>
        </w:rPr>
        <w:t>13595261607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；</w:t>
      </w:r>
    </w:p>
    <w:p w:rsidR="0047701E" w:rsidRPr="00515C1C" w:rsidRDefault="0047701E" w:rsidP="008145D5">
      <w:pPr>
        <w:snapToGrid w:val="0"/>
        <w:spacing w:line="576" w:lineRule="exact"/>
        <w:ind w:firstLineChars="250" w:firstLine="31680"/>
        <w:rPr>
          <w:rFonts w:ascii="仿宋_GB2312" w:eastAsia="仿宋_GB2312"/>
          <w:sz w:val="32"/>
          <w:szCs w:val="32"/>
        </w:rPr>
      </w:pPr>
      <w:r w:rsidRPr="00515C1C">
        <w:rPr>
          <w:rFonts w:ascii="仿宋_GB2312" w:eastAsia="仿宋_GB2312" w:hAnsi="??" w:cs="仿宋_GB2312" w:hint="eastAsia"/>
          <w:sz w:val="32"/>
          <w:szCs w:val="32"/>
        </w:rPr>
        <w:t>二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班班主任李朝勇，电话</w:t>
      </w:r>
      <w:r w:rsidRPr="00515C1C">
        <w:rPr>
          <w:rFonts w:ascii="仿宋_GB2312" w:eastAsia="仿宋_GB2312" w:hAnsi="??" w:cs="仿宋_GB2312"/>
          <w:sz w:val="32"/>
          <w:szCs w:val="32"/>
        </w:rPr>
        <w:t>18076272153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515C1C">
        <w:rPr>
          <w:rFonts w:ascii="仿宋_GB2312" w:eastAsia="仿宋_GB2312" w:hAnsi="??" w:cs="仿宋_GB2312"/>
          <w:sz w:val="32"/>
          <w:szCs w:val="32"/>
        </w:rPr>
        <w:t>15085478363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；</w:t>
      </w:r>
    </w:p>
    <w:p w:rsidR="0047701E" w:rsidRPr="00515C1C" w:rsidRDefault="0047701E" w:rsidP="008145D5">
      <w:pPr>
        <w:snapToGrid w:val="0"/>
        <w:spacing w:line="576" w:lineRule="exact"/>
        <w:ind w:firstLineChars="250" w:firstLine="31680"/>
        <w:rPr>
          <w:rFonts w:ascii="仿宋_GB2312" w:eastAsia="仿宋_GB2312"/>
          <w:sz w:val="32"/>
          <w:szCs w:val="32"/>
        </w:rPr>
      </w:pPr>
      <w:r w:rsidRPr="00515C1C">
        <w:rPr>
          <w:rFonts w:ascii="仿宋_GB2312" w:eastAsia="仿宋_GB2312" w:hAnsi="宋体" w:cs="仿宋_GB2312" w:hint="eastAsia"/>
          <w:sz w:val="32"/>
          <w:szCs w:val="32"/>
        </w:rPr>
        <w:t>三班班主任颜红限，电话</w:t>
      </w:r>
      <w:r w:rsidRPr="00515C1C">
        <w:rPr>
          <w:rFonts w:ascii="仿宋_GB2312" w:eastAsia="仿宋_GB2312" w:hAnsi="??" w:cs="仿宋_GB2312"/>
          <w:sz w:val="32"/>
          <w:szCs w:val="32"/>
        </w:rPr>
        <w:t>18076272201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??" w:cs="仿宋_GB2312"/>
          <w:sz w:val="32"/>
          <w:szCs w:val="32"/>
        </w:rPr>
        <w:t>13639208492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；</w:t>
      </w:r>
    </w:p>
    <w:p w:rsidR="0047701E" w:rsidRPr="00515C1C" w:rsidRDefault="0047701E" w:rsidP="008145D5">
      <w:pPr>
        <w:snapToGrid w:val="0"/>
        <w:spacing w:line="576" w:lineRule="exact"/>
        <w:ind w:firstLineChars="250" w:firstLine="31680"/>
        <w:rPr>
          <w:rFonts w:ascii="仿宋_GB2312" w:eastAsia="仿宋_GB2312" w:hAnsi="??"/>
          <w:sz w:val="32"/>
          <w:szCs w:val="32"/>
        </w:rPr>
      </w:pPr>
      <w:r w:rsidRPr="00515C1C">
        <w:rPr>
          <w:rFonts w:ascii="仿宋_GB2312" w:eastAsia="仿宋_GB2312" w:hAnsi="宋体" w:cs="仿宋_GB2312" w:hint="eastAsia"/>
          <w:sz w:val="32"/>
          <w:szCs w:val="32"/>
        </w:rPr>
        <w:t>四班班主任梁安发，电话</w:t>
      </w:r>
      <w:r w:rsidRPr="00515C1C">
        <w:rPr>
          <w:rFonts w:ascii="仿宋_GB2312" w:eastAsia="仿宋_GB2312" w:hAnsi="??" w:cs="仿宋_GB2312"/>
          <w:sz w:val="32"/>
          <w:szCs w:val="32"/>
        </w:rPr>
        <w:t>13639249058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515C1C">
        <w:rPr>
          <w:rFonts w:ascii="仿宋_GB2312" w:eastAsia="仿宋_GB2312" w:hAnsi="??" w:cs="仿宋_GB2312"/>
          <w:sz w:val="32"/>
          <w:szCs w:val="32"/>
        </w:rPr>
        <w:t>2</w:t>
      </w:r>
      <w:r>
        <w:rPr>
          <w:rFonts w:ascii="仿宋_GB2312" w:eastAsia="仿宋_GB2312" w:hAnsi="??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第二期培训时间：</w:t>
      </w:r>
      <w:r w:rsidRPr="00515C1C">
        <w:rPr>
          <w:rFonts w:ascii="仿宋_GB2312" w:eastAsia="仿宋_GB2312" w:hAnsi="??" w:cs="仿宋_GB2312"/>
          <w:sz w:val="32"/>
          <w:szCs w:val="32"/>
        </w:rPr>
        <w:t>7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月</w:t>
      </w:r>
      <w:r w:rsidRPr="00515C1C">
        <w:rPr>
          <w:rFonts w:ascii="仿宋_GB2312" w:eastAsia="仿宋_GB2312" w:hAnsi="??" w:cs="仿宋_GB2312"/>
          <w:sz w:val="32"/>
          <w:szCs w:val="32"/>
        </w:rPr>
        <w:t>21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号报到，</w:t>
      </w:r>
      <w:r w:rsidRPr="00515C1C">
        <w:rPr>
          <w:rFonts w:ascii="仿宋_GB2312" w:eastAsia="仿宋_GB2312" w:hAnsi="??" w:cs="仿宋_GB2312"/>
          <w:sz w:val="32"/>
          <w:szCs w:val="32"/>
        </w:rPr>
        <w:t>22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至</w:t>
      </w:r>
      <w:r w:rsidRPr="00515C1C">
        <w:rPr>
          <w:rFonts w:ascii="仿宋_GB2312" w:eastAsia="仿宋_GB2312" w:hAnsi="??" w:cs="仿宋_GB2312"/>
          <w:sz w:val="32"/>
          <w:szCs w:val="32"/>
        </w:rPr>
        <w:t>26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号培训。人数</w:t>
      </w:r>
      <w:r w:rsidRPr="00515C1C">
        <w:rPr>
          <w:rFonts w:ascii="仿宋_GB2312" w:eastAsia="仿宋_GB2312" w:hAnsi="??" w:cs="仿宋_GB2312"/>
          <w:sz w:val="32"/>
          <w:szCs w:val="32"/>
        </w:rPr>
        <w:t>360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人，分</w:t>
      </w:r>
      <w:r w:rsidRPr="00515C1C">
        <w:rPr>
          <w:rFonts w:ascii="仿宋_GB2312" w:eastAsia="仿宋_GB2312" w:hAnsi="??" w:cs="仿宋_GB2312"/>
          <w:sz w:val="32"/>
          <w:szCs w:val="32"/>
        </w:rPr>
        <w:t>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个班。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一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班班主任周含萧，电话</w:t>
      </w:r>
      <w:r w:rsidRPr="00515C1C">
        <w:rPr>
          <w:rFonts w:ascii="仿宋_GB2312" w:eastAsia="仿宋_GB2312" w:hAnsi="??" w:cs="仿宋_GB2312"/>
          <w:sz w:val="32"/>
          <w:szCs w:val="32"/>
        </w:rPr>
        <w:t>18076272113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??" w:cs="仿宋_GB2312"/>
          <w:sz w:val="32"/>
          <w:szCs w:val="32"/>
        </w:rPr>
        <w:t>13595261607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；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二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班班主任李朝勇，电话</w:t>
      </w:r>
      <w:r w:rsidRPr="00515C1C">
        <w:rPr>
          <w:rFonts w:ascii="仿宋_GB2312" w:eastAsia="仿宋_GB2312" w:hAnsi="??" w:cs="仿宋_GB2312"/>
          <w:sz w:val="32"/>
          <w:szCs w:val="32"/>
        </w:rPr>
        <w:t>18076272153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，</w:t>
      </w:r>
      <w:r w:rsidRPr="00515C1C">
        <w:rPr>
          <w:rFonts w:ascii="仿宋_GB2312" w:eastAsia="仿宋_GB2312" w:hAnsi="??" w:cs="仿宋_GB2312"/>
          <w:sz w:val="32"/>
          <w:szCs w:val="32"/>
        </w:rPr>
        <w:t>15085478363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；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 w:hAnsi="??"/>
          <w:sz w:val="32"/>
          <w:szCs w:val="32"/>
        </w:rPr>
      </w:pPr>
      <w:r>
        <w:rPr>
          <w:rFonts w:ascii="仿宋_GB2312" w:eastAsia="仿宋_GB2312" w:hAnsi="宋体" w:cs="仿宋_GB2312" w:hint="eastAsia"/>
          <w:sz w:val="32"/>
          <w:szCs w:val="32"/>
        </w:rPr>
        <w:t>三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班班主任梁安发，电话</w:t>
      </w:r>
      <w:r w:rsidRPr="00515C1C">
        <w:rPr>
          <w:rFonts w:ascii="仿宋_GB2312" w:eastAsia="仿宋_GB2312" w:hAnsi="??" w:cs="仿宋_GB2312"/>
          <w:sz w:val="32"/>
          <w:szCs w:val="32"/>
        </w:rPr>
        <w:t>13639249058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。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 w:hAnsi="??"/>
          <w:sz w:val="32"/>
          <w:szCs w:val="32"/>
        </w:rPr>
      </w:pPr>
      <w:r w:rsidRPr="00515C1C">
        <w:rPr>
          <w:rFonts w:ascii="仿宋_GB2312" w:eastAsia="仿宋_GB2312" w:hAnsi="??" w:cs="仿宋_GB2312"/>
          <w:sz w:val="32"/>
          <w:szCs w:val="32"/>
        </w:rPr>
        <w:t>3</w:t>
      </w:r>
      <w:r>
        <w:rPr>
          <w:rFonts w:ascii="仿宋_GB2312" w:eastAsia="仿宋_GB2312" w:hAnsi="??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生活费（自愿）：中餐每人每天生活费</w:t>
      </w:r>
      <w:r w:rsidRPr="00515C1C">
        <w:rPr>
          <w:rFonts w:ascii="仿宋_GB2312" w:eastAsia="仿宋_GB2312" w:hAnsi="??" w:cs="仿宋_GB2312"/>
          <w:sz w:val="32"/>
          <w:szCs w:val="32"/>
        </w:rPr>
        <w:t>10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元，共</w:t>
      </w:r>
      <w:r w:rsidRPr="00515C1C">
        <w:rPr>
          <w:rFonts w:ascii="仿宋_GB2312" w:eastAsia="仿宋_GB2312" w:hAnsi="??" w:cs="仿宋_GB2312"/>
          <w:sz w:val="32"/>
          <w:szCs w:val="32"/>
        </w:rPr>
        <w:t>50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元，学员报到时交班主任处收交职业培训中心财务室。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515C1C">
        <w:rPr>
          <w:rFonts w:ascii="仿宋_GB2312" w:eastAsia="仿宋_GB2312" w:hAnsi="??" w:cs="仿宋_GB2312"/>
          <w:sz w:val="32"/>
          <w:szCs w:val="32"/>
        </w:rPr>
        <w:t>4</w:t>
      </w:r>
      <w:r>
        <w:rPr>
          <w:rFonts w:ascii="仿宋_GB2312" w:eastAsia="仿宋_GB2312" w:hAnsi="??" w:cs="仿宋_GB2312" w:hint="eastAsia"/>
          <w:sz w:val="32"/>
          <w:szCs w:val="32"/>
        </w:rPr>
        <w:t>、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培训管理：严格按市人社局、仁怀职校培训管理规定执行，凡考核考试不合格人员，一律不发结业证。</w:t>
      </w:r>
    </w:p>
    <w:p w:rsidR="0047701E" w:rsidRPr="00515C1C" w:rsidRDefault="0047701E" w:rsidP="008145D5">
      <w:pPr>
        <w:snapToGrid w:val="0"/>
        <w:spacing w:line="576" w:lineRule="exact"/>
        <w:ind w:firstLineChars="200" w:firstLine="31680"/>
        <w:rPr>
          <w:rFonts w:ascii="仿宋_GB2312" w:eastAsia="仿宋_GB2312" w:hAnsi="??"/>
          <w:sz w:val="32"/>
          <w:szCs w:val="32"/>
        </w:rPr>
      </w:pPr>
    </w:p>
    <w:p w:rsidR="0047701E" w:rsidRDefault="0047701E" w:rsidP="00515C1C">
      <w:pPr>
        <w:snapToGrid w:val="0"/>
        <w:spacing w:line="576" w:lineRule="exact"/>
        <w:rPr>
          <w:rFonts w:ascii="??" w:hAnsi="??" w:cs="??"/>
          <w:sz w:val="32"/>
          <w:szCs w:val="32"/>
        </w:rPr>
      </w:pPr>
    </w:p>
    <w:p w:rsidR="0047701E" w:rsidRPr="000B6B67" w:rsidRDefault="0047701E" w:rsidP="008145D5">
      <w:pPr>
        <w:snapToGrid w:val="0"/>
        <w:spacing w:line="576" w:lineRule="exact"/>
        <w:ind w:firstLineChars="200" w:firstLine="31680"/>
        <w:rPr>
          <w:rFonts w:ascii="??" w:hAnsi="??" w:cs="??"/>
          <w:sz w:val="32"/>
          <w:szCs w:val="32"/>
        </w:rPr>
      </w:pPr>
    </w:p>
    <w:p w:rsidR="0047701E" w:rsidRPr="00515C1C" w:rsidRDefault="0047701E" w:rsidP="003B3971">
      <w:pPr>
        <w:snapToGrid w:val="0"/>
        <w:spacing w:line="576" w:lineRule="exact"/>
        <w:ind w:firstLineChars="1900" w:firstLine="31680"/>
        <w:rPr>
          <w:rFonts w:ascii="仿宋_GB2312" w:eastAsia="仿宋_GB2312" w:hAnsi="??"/>
          <w:sz w:val="32"/>
          <w:szCs w:val="32"/>
        </w:rPr>
      </w:pPr>
      <w:r w:rsidRPr="00515C1C">
        <w:rPr>
          <w:rFonts w:ascii="仿宋_GB2312" w:eastAsia="仿宋_GB2312" w:hAnsi="??" w:cs="仿宋_GB2312"/>
          <w:sz w:val="32"/>
          <w:szCs w:val="32"/>
        </w:rPr>
        <w:t>2016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年</w:t>
      </w:r>
      <w:r w:rsidRPr="00515C1C">
        <w:rPr>
          <w:rFonts w:ascii="仿宋_GB2312" w:eastAsia="仿宋_GB2312" w:hAnsi="??" w:cs="仿宋_GB2312"/>
          <w:sz w:val="32"/>
          <w:szCs w:val="32"/>
        </w:rPr>
        <w:t>7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月</w:t>
      </w:r>
      <w:r w:rsidRPr="00515C1C">
        <w:rPr>
          <w:rFonts w:ascii="仿宋_GB2312" w:eastAsia="仿宋_GB2312" w:hAnsi="??" w:cs="仿宋_GB2312"/>
          <w:sz w:val="32"/>
          <w:szCs w:val="32"/>
        </w:rPr>
        <w:t>7</w:t>
      </w:r>
      <w:r w:rsidRPr="00515C1C">
        <w:rPr>
          <w:rFonts w:ascii="仿宋_GB2312" w:eastAsia="仿宋_GB2312" w:hAnsi="宋体" w:cs="仿宋_GB2312" w:hint="eastAsia"/>
          <w:sz w:val="32"/>
          <w:szCs w:val="32"/>
        </w:rPr>
        <w:t>日</w:t>
      </w:r>
    </w:p>
    <w:sectPr w:rsidR="0047701E" w:rsidRPr="00515C1C" w:rsidSect="00EE228D">
      <w:headerReference w:type="default" r:id="rId6"/>
      <w:footerReference w:type="default" r:id="rId7"/>
      <w:pgSz w:w="11906" w:h="16838"/>
      <w:pgMar w:top="1701" w:right="1418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01E" w:rsidRDefault="0047701E" w:rsidP="00EE228D">
      <w:r>
        <w:separator/>
      </w:r>
    </w:p>
  </w:endnote>
  <w:endnote w:type="continuationSeparator" w:id="1">
    <w:p w:rsidR="0047701E" w:rsidRDefault="0047701E" w:rsidP="00EE2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entury Gothic">
    <w:altName w:val="Trebuchet MS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01E" w:rsidRDefault="0047701E">
    <w:pPr>
      <w:pStyle w:val="Footer"/>
      <w:framePr w:wrap="auto" w:vAnchor="text" w:hAnchor="margin" w:xAlign="right" w:y="1"/>
      <w:jc w:val="center"/>
      <w:rPr>
        <w:rStyle w:val="PageNumber"/>
      </w:rPr>
    </w:pPr>
  </w:p>
  <w:p w:rsidR="0047701E" w:rsidRDefault="0047701E">
    <w:pPr>
      <w:pStyle w:val="Footer"/>
      <w:ind w:right="36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01E" w:rsidRDefault="0047701E" w:rsidP="00EE228D">
      <w:r>
        <w:separator/>
      </w:r>
    </w:p>
  </w:footnote>
  <w:footnote w:type="continuationSeparator" w:id="1">
    <w:p w:rsidR="0047701E" w:rsidRDefault="0047701E" w:rsidP="00EE22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701E" w:rsidRDefault="0047701E" w:rsidP="00515C1C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2047A"/>
    <w:rsid w:val="00025AEF"/>
    <w:rsid w:val="00031A60"/>
    <w:rsid w:val="00042C8C"/>
    <w:rsid w:val="000432EE"/>
    <w:rsid w:val="00043387"/>
    <w:rsid w:val="00043ED7"/>
    <w:rsid w:val="000534D4"/>
    <w:rsid w:val="00054970"/>
    <w:rsid w:val="00057267"/>
    <w:rsid w:val="00066C87"/>
    <w:rsid w:val="0008221A"/>
    <w:rsid w:val="0008673C"/>
    <w:rsid w:val="000B133A"/>
    <w:rsid w:val="000B6B67"/>
    <w:rsid w:val="000D2458"/>
    <w:rsid w:val="000D735C"/>
    <w:rsid w:val="000E2CCB"/>
    <w:rsid w:val="000F546E"/>
    <w:rsid w:val="000F57B5"/>
    <w:rsid w:val="00116E74"/>
    <w:rsid w:val="00135BFA"/>
    <w:rsid w:val="00146DD1"/>
    <w:rsid w:val="001509DA"/>
    <w:rsid w:val="00155763"/>
    <w:rsid w:val="00157C3D"/>
    <w:rsid w:val="00163602"/>
    <w:rsid w:val="00172A27"/>
    <w:rsid w:val="00176AD9"/>
    <w:rsid w:val="001834B7"/>
    <w:rsid w:val="00190AEC"/>
    <w:rsid w:val="00194348"/>
    <w:rsid w:val="001B1665"/>
    <w:rsid w:val="001E5D8A"/>
    <w:rsid w:val="001F4EC6"/>
    <w:rsid w:val="001F6ACF"/>
    <w:rsid w:val="00212645"/>
    <w:rsid w:val="0021294F"/>
    <w:rsid w:val="00217701"/>
    <w:rsid w:val="00234DCD"/>
    <w:rsid w:val="0024318D"/>
    <w:rsid w:val="002650C7"/>
    <w:rsid w:val="00265A5D"/>
    <w:rsid w:val="00270259"/>
    <w:rsid w:val="00271D5A"/>
    <w:rsid w:val="00277A91"/>
    <w:rsid w:val="00281759"/>
    <w:rsid w:val="002975FA"/>
    <w:rsid w:val="0029799C"/>
    <w:rsid w:val="002E71DA"/>
    <w:rsid w:val="003202BC"/>
    <w:rsid w:val="0032091C"/>
    <w:rsid w:val="00321AFF"/>
    <w:rsid w:val="00325E63"/>
    <w:rsid w:val="00344AF1"/>
    <w:rsid w:val="003465D1"/>
    <w:rsid w:val="00355FF9"/>
    <w:rsid w:val="00357515"/>
    <w:rsid w:val="00361042"/>
    <w:rsid w:val="00380048"/>
    <w:rsid w:val="003927A4"/>
    <w:rsid w:val="003A570F"/>
    <w:rsid w:val="003B2C91"/>
    <w:rsid w:val="003B35A2"/>
    <w:rsid w:val="003B3971"/>
    <w:rsid w:val="003B62C4"/>
    <w:rsid w:val="003C5180"/>
    <w:rsid w:val="003D3012"/>
    <w:rsid w:val="003E762F"/>
    <w:rsid w:val="00463CEB"/>
    <w:rsid w:val="0047701E"/>
    <w:rsid w:val="00481020"/>
    <w:rsid w:val="00492369"/>
    <w:rsid w:val="004A566E"/>
    <w:rsid w:val="004A7835"/>
    <w:rsid w:val="004C32C9"/>
    <w:rsid w:val="004D73F4"/>
    <w:rsid w:val="004F1622"/>
    <w:rsid w:val="004F28D0"/>
    <w:rsid w:val="004F5778"/>
    <w:rsid w:val="00505D64"/>
    <w:rsid w:val="00515C1C"/>
    <w:rsid w:val="00517FF0"/>
    <w:rsid w:val="0052522E"/>
    <w:rsid w:val="0052722F"/>
    <w:rsid w:val="00545631"/>
    <w:rsid w:val="00551E0D"/>
    <w:rsid w:val="00565C14"/>
    <w:rsid w:val="00575904"/>
    <w:rsid w:val="005B2A28"/>
    <w:rsid w:val="005C22B2"/>
    <w:rsid w:val="005C57D8"/>
    <w:rsid w:val="005E5BD3"/>
    <w:rsid w:val="005F009D"/>
    <w:rsid w:val="005F0692"/>
    <w:rsid w:val="005F45B8"/>
    <w:rsid w:val="005F57C1"/>
    <w:rsid w:val="00607147"/>
    <w:rsid w:val="00610FB2"/>
    <w:rsid w:val="00611521"/>
    <w:rsid w:val="00611C90"/>
    <w:rsid w:val="006318FF"/>
    <w:rsid w:val="00634F68"/>
    <w:rsid w:val="00640DFD"/>
    <w:rsid w:val="00661438"/>
    <w:rsid w:val="006646EE"/>
    <w:rsid w:val="00677801"/>
    <w:rsid w:val="00690629"/>
    <w:rsid w:val="006A070E"/>
    <w:rsid w:val="006A1345"/>
    <w:rsid w:val="006B7A14"/>
    <w:rsid w:val="006C0E7F"/>
    <w:rsid w:val="006C4CD4"/>
    <w:rsid w:val="006D0B8D"/>
    <w:rsid w:val="006E405B"/>
    <w:rsid w:val="006E5F5C"/>
    <w:rsid w:val="006F3032"/>
    <w:rsid w:val="00727F26"/>
    <w:rsid w:val="00734F36"/>
    <w:rsid w:val="00762C5F"/>
    <w:rsid w:val="00766508"/>
    <w:rsid w:val="00784AF3"/>
    <w:rsid w:val="00793B13"/>
    <w:rsid w:val="007A2CBE"/>
    <w:rsid w:val="007A7C32"/>
    <w:rsid w:val="007B28C5"/>
    <w:rsid w:val="007C592C"/>
    <w:rsid w:val="007E2879"/>
    <w:rsid w:val="007E3D6B"/>
    <w:rsid w:val="007E4FEB"/>
    <w:rsid w:val="007F53E0"/>
    <w:rsid w:val="008145D5"/>
    <w:rsid w:val="00815CBA"/>
    <w:rsid w:val="008200FD"/>
    <w:rsid w:val="00832F65"/>
    <w:rsid w:val="008331E0"/>
    <w:rsid w:val="008368DC"/>
    <w:rsid w:val="008727DB"/>
    <w:rsid w:val="00895B8E"/>
    <w:rsid w:val="00896F56"/>
    <w:rsid w:val="008C1A36"/>
    <w:rsid w:val="008D57DA"/>
    <w:rsid w:val="008D749C"/>
    <w:rsid w:val="008E4528"/>
    <w:rsid w:val="008F1B3B"/>
    <w:rsid w:val="008F49E3"/>
    <w:rsid w:val="008F5477"/>
    <w:rsid w:val="008F79A7"/>
    <w:rsid w:val="00900BC0"/>
    <w:rsid w:val="00910509"/>
    <w:rsid w:val="00914D06"/>
    <w:rsid w:val="00921D0B"/>
    <w:rsid w:val="00933C99"/>
    <w:rsid w:val="00947D1C"/>
    <w:rsid w:val="00951F62"/>
    <w:rsid w:val="00964DF7"/>
    <w:rsid w:val="00972A6E"/>
    <w:rsid w:val="009836D6"/>
    <w:rsid w:val="009B6591"/>
    <w:rsid w:val="009D5AA9"/>
    <w:rsid w:val="009E76B5"/>
    <w:rsid w:val="00A01BF2"/>
    <w:rsid w:val="00A17C6D"/>
    <w:rsid w:val="00A40DF1"/>
    <w:rsid w:val="00A5400F"/>
    <w:rsid w:val="00A616B3"/>
    <w:rsid w:val="00A82C5C"/>
    <w:rsid w:val="00A927AF"/>
    <w:rsid w:val="00A948F1"/>
    <w:rsid w:val="00AA67CE"/>
    <w:rsid w:val="00AA7864"/>
    <w:rsid w:val="00AB7FF1"/>
    <w:rsid w:val="00AC3253"/>
    <w:rsid w:val="00AC69EA"/>
    <w:rsid w:val="00AD22C2"/>
    <w:rsid w:val="00AD377D"/>
    <w:rsid w:val="00AD721E"/>
    <w:rsid w:val="00AF69FC"/>
    <w:rsid w:val="00B0674E"/>
    <w:rsid w:val="00B10CBC"/>
    <w:rsid w:val="00B11C4C"/>
    <w:rsid w:val="00B25A35"/>
    <w:rsid w:val="00B41EB0"/>
    <w:rsid w:val="00B56B52"/>
    <w:rsid w:val="00B64FE3"/>
    <w:rsid w:val="00B65029"/>
    <w:rsid w:val="00B755DD"/>
    <w:rsid w:val="00B83BBA"/>
    <w:rsid w:val="00BB05B2"/>
    <w:rsid w:val="00BB1B9F"/>
    <w:rsid w:val="00BB622B"/>
    <w:rsid w:val="00BD5028"/>
    <w:rsid w:val="00BE02FB"/>
    <w:rsid w:val="00BE09BB"/>
    <w:rsid w:val="00BE4ECB"/>
    <w:rsid w:val="00BF7201"/>
    <w:rsid w:val="00C0636E"/>
    <w:rsid w:val="00C318D2"/>
    <w:rsid w:val="00C34889"/>
    <w:rsid w:val="00C369D9"/>
    <w:rsid w:val="00C47ABB"/>
    <w:rsid w:val="00C47EC7"/>
    <w:rsid w:val="00C548C3"/>
    <w:rsid w:val="00C56796"/>
    <w:rsid w:val="00C7619C"/>
    <w:rsid w:val="00C8570E"/>
    <w:rsid w:val="00C868BD"/>
    <w:rsid w:val="00CA0F0E"/>
    <w:rsid w:val="00CA4CDC"/>
    <w:rsid w:val="00CA79F2"/>
    <w:rsid w:val="00CA7EA3"/>
    <w:rsid w:val="00CB1040"/>
    <w:rsid w:val="00CB7ADB"/>
    <w:rsid w:val="00CC57E8"/>
    <w:rsid w:val="00CD7410"/>
    <w:rsid w:val="00CE5550"/>
    <w:rsid w:val="00CF0113"/>
    <w:rsid w:val="00D37594"/>
    <w:rsid w:val="00D414DA"/>
    <w:rsid w:val="00D4301E"/>
    <w:rsid w:val="00D46C0C"/>
    <w:rsid w:val="00D56A60"/>
    <w:rsid w:val="00D60DB7"/>
    <w:rsid w:val="00D74DD6"/>
    <w:rsid w:val="00D832CC"/>
    <w:rsid w:val="00D83D46"/>
    <w:rsid w:val="00D85033"/>
    <w:rsid w:val="00DA294D"/>
    <w:rsid w:val="00DA5512"/>
    <w:rsid w:val="00DF5261"/>
    <w:rsid w:val="00E02151"/>
    <w:rsid w:val="00E06F40"/>
    <w:rsid w:val="00E15851"/>
    <w:rsid w:val="00E2009F"/>
    <w:rsid w:val="00E32BFA"/>
    <w:rsid w:val="00E52CD7"/>
    <w:rsid w:val="00E5795A"/>
    <w:rsid w:val="00E673F1"/>
    <w:rsid w:val="00E778B1"/>
    <w:rsid w:val="00E850D2"/>
    <w:rsid w:val="00E86EFE"/>
    <w:rsid w:val="00EA2B6F"/>
    <w:rsid w:val="00EA2B96"/>
    <w:rsid w:val="00EB0A15"/>
    <w:rsid w:val="00EC1D3D"/>
    <w:rsid w:val="00EC2ADD"/>
    <w:rsid w:val="00EE228D"/>
    <w:rsid w:val="00EF4AB9"/>
    <w:rsid w:val="00F0209E"/>
    <w:rsid w:val="00F06FB9"/>
    <w:rsid w:val="00F148FF"/>
    <w:rsid w:val="00F26BD9"/>
    <w:rsid w:val="00F36FAB"/>
    <w:rsid w:val="00F52C2A"/>
    <w:rsid w:val="00F54CF8"/>
    <w:rsid w:val="00F56394"/>
    <w:rsid w:val="00F72789"/>
    <w:rsid w:val="00F7623E"/>
    <w:rsid w:val="00F91654"/>
    <w:rsid w:val="00FB6A01"/>
    <w:rsid w:val="00FC2181"/>
    <w:rsid w:val="00FE0928"/>
    <w:rsid w:val="00FE37D4"/>
    <w:rsid w:val="00FE62CE"/>
    <w:rsid w:val="00FF0E5C"/>
    <w:rsid w:val="015E034F"/>
    <w:rsid w:val="02B353FD"/>
    <w:rsid w:val="032B053F"/>
    <w:rsid w:val="03B77229"/>
    <w:rsid w:val="03EB50FA"/>
    <w:rsid w:val="058A4BA6"/>
    <w:rsid w:val="05D639A0"/>
    <w:rsid w:val="06796A2D"/>
    <w:rsid w:val="06FC3783"/>
    <w:rsid w:val="07F32A16"/>
    <w:rsid w:val="087749A1"/>
    <w:rsid w:val="0A1D30E3"/>
    <w:rsid w:val="0A4514D3"/>
    <w:rsid w:val="0AC24DB3"/>
    <w:rsid w:val="0C3572C2"/>
    <w:rsid w:val="0D4E5761"/>
    <w:rsid w:val="0DA42CF8"/>
    <w:rsid w:val="0E1032A1"/>
    <w:rsid w:val="13877724"/>
    <w:rsid w:val="13EB653A"/>
    <w:rsid w:val="157879CF"/>
    <w:rsid w:val="15AE5784"/>
    <w:rsid w:val="15C330F7"/>
    <w:rsid w:val="164847B7"/>
    <w:rsid w:val="16ED23AA"/>
    <w:rsid w:val="17C77B0F"/>
    <w:rsid w:val="194B7D9F"/>
    <w:rsid w:val="19581280"/>
    <w:rsid w:val="197328D7"/>
    <w:rsid w:val="197F3175"/>
    <w:rsid w:val="1B604DF7"/>
    <w:rsid w:val="1B80312D"/>
    <w:rsid w:val="1D0627B3"/>
    <w:rsid w:val="1DCA67AE"/>
    <w:rsid w:val="1EAF32E5"/>
    <w:rsid w:val="1FBB718E"/>
    <w:rsid w:val="20EB4E0E"/>
    <w:rsid w:val="221E3F06"/>
    <w:rsid w:val="22E36440"/>
    <w:rsid w:val="234E11A3"/>
    <w:rsid w:val="239B4911"/>
    <w:rsid w:val="244407A4"/>
    <w:rsid w:val="25A34ACC"/>
    <w:rsid w:val="26DE0FD1"/>
    <w:rsid w:val="27D40264"/>
    <w:rsid w:val="28021134"/>
    <w:rsid w:val="280E7144"/>
    <w:rsid w:val="28D10507"/>
    <w:rsid w:val="2959666F"/>
    <w:rsid w:val="29B5077A"/>
    <w:rsid w:val="2B122C35"/>
    <w:rsid w:val="2BB33C07"/>
    <w:rsid w:val="2CE447A4"/>
    <w:rsid w:val="2E3E316C"/>
    <w:rsid w:val="2EE56DFD"/>
    <w:rsid w:val="2F0D6CBD"/>
    <w:rsid w:val="2FBE3933"/>
    <w:rsid w:val="30AF043B"/>
    <w:rsid w:val="3125512E"/>
    <w:rsid w:val="314C4FED"/>
    <w:rsid w:val="32385EF0"/>
    <w:rsid w:val="324F1C81"/>
    <w:rsid w:val="32584226"/>
    <w:rsid w:val="33964F33"/>
    <w:rsid w:val="33CD760B"/>
    <w:rsid w:val="3525563E"/>
    <w:rsid w:val="35DC6D0F"/>
    <w:rsid w:val="35E0651B"/>
    <w:rsid w:val="361E5856"/>
    <w:rsid w:val="365E570B"/>
    <w:rsid w:val="36B44191"/>
    <w:rsid w:val="373C022C"/>
    <w:rsid w:val="39646937"/>
    <w:rsid w:val="3A2940F7"/>
    <w:rsid w:val="3A705B70"/>
    <w:rsid w:val="3AE138A5"/>
    <w:rsid w:val="3B3A2DB5"/>
    <w:rsid w:val="3C6E7BB4"/>
    <w:rsid w:val="3CBF2E36"/>
    <w:rsid w:val="3DC0045B"/>
    <w:rsid w:val="416E04B4"/>
    <w:rsid w:val="41EA08B5"/>
    <w:rsid w:val="42311C33"/>
    <w:rsid w:val="42332EA8"/>
    <w:rsid w:val="430125FC"/>
    <w:rsid w:val="435022FA"/>
    <w:rsid w:val="43790FC1"/>
    <w:rsid w:val="440A08B0"/>
    <w:rsid w:val="45177E4A"/>
    <w:rsid w:val="45236DFE"/>
    <w:rsid w:val="455A530C"/>
    <w:rsid w:val="456F5BF8"/>
    <w:rsid w:val="45DE1073"/>
    <w:rsid w:val="48DF209C"/>
    <w:rsid w:val="49335AF8"/>
    <w:rsid w:val="49A507A6"/>
    <w:rsid w:val="49C152CB"/>
    <w:rsid w:val="49D40030"/>
    <w:rsid w:val="4A1A65A1"/>
    <w:rsid w:val="4B892C25"/>
    <w:rsid w:val="4BC07BD6"/>
    <w:rsid w:val="4D0D3D6F"/>
    <w:rsid w:val="4D3D03C8"/>
    <w:rsid w:val="4F427818"/>
    <w:rsid w:val="5144392B"/>
    <w:rsid w:val="51D25EE4"/>
    <w:rsid w:val="526E3277"/>
    <w:rsid w:val="540D2C74"/>
    <w:rsid w:val="560A4CB8"/>
    <w:rsid w:val="577212E6"/>
    <w:rsid w:val="57B32A5B"/>
    <w:rsid w:val="58C64F14"/>
    <w:rsid w:val="58EB14ED"/>
    <w:rsid w:val="599E4814"/>
    <w:rsid w:val="5A82030A"/>
    <w:rsid w:val="5AAD0254"/>
    <w:rsid w:val="5AB51DDE"/>
    <w:rsid w:val="5B8E7542"/>
    <w:rsid w:val="5B9B2E1B"/>
    <w:rsid w:val="5BD91F40"/>
    <w:rsid w:val="5BFC15FF"/>
    <w:rsid w:val="5BFD4FF9"/>
    <w:rsid w:val="5CB06720"/>
    <w:rsid w:val="5CE65575"/>
    <w:rsid w:val="5CF4010E"/>
    <w:rsid w:val="5D4F1722"/>
    <w:rsid w:val="5D9A411F"/>
    <w:rsid w:val="5E687C70"/>
    <w:rsid w:val="5E6934F3"/>
    <w:rsid w:val="61402C9C"/>
    <w:rsid w:val="622F4B23"/>
    <w:rsid w:val="629B1C54"/>
    <w:rsid w:val="64733A58"/>
    <w:rsid w:val="647457F6"/>
    <w:rsid w:val="64810AC2"/>
    <w:rsid w:val="64C2705A"/>
    <w:rsid w:val="66313F44"/>
    <w:rsid w:val="679C300B"/>
    <w:rsid w:val="67F33A1A"/>
    <w:rsid w:val="68945819"/>
    <w:rsid w:val="693D7165"/>
    <w:rsid w:val="69C61397"/>
    <w:rsid w:val="69D663D1"/>
    <w:rsid w:val="6A3C4858"/>
    <w:rsid w:val="6AFB72BB"/>
    <w:rsid w:val="6B8D0D02"/>
    <w:rsid w:val="6B996D13"/>
    <w:rsid w:val="6BEE7AA2"/>
    <w:rsid w:val="6C9846B8"/>
    <w:rsid w:val="6D147885"/>
    <w:rsid w:val="6D400349"/>
    <w:rsid w:val="6D4B1F5D"/>
    <w:rsid w:val="6DF36EF3"/>
    <w:rsid w:val="701E3D29"/>
    <w:rsid w:val="71221E86"/>
    <w:rsid w:val="72C267D6"/>
    <w:rsid w:val="732E3907"/>
    <w:rsid w:val="73FD2CDB"/>
    <w:rsid w:val="74491AD5"/>
    <w:rsid w:val="74516EE2"/>
    <w:rsid w:val="746C6D44"/>
    <w:rsid w:val="74711995"/>
    <w:rsid w:val="74FF02FF"/>
    <w:rsid w:val="758F7BEE"/>
    <w:rsid w:val="75ED2186"/>
    <w:rsid w:val="75F57592"/>
    <w:rsid w:val="77977C54"/>
    <w:rsid w:val="77C4430A"/>
    <w:rsid w:val="79AC66C2"/>
    <w:rsid w:val="7A6A54E3"/>
    <w:rsid w:val="7A982065"/>
    <w:rsid w:val="7B105918"/>
    <w:rsid w:val="7B9F205C"/>
    <w:rsid w:val="7C42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28D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E228D"/>
    <w:pPr>
      <w:keepNext/>
      <w:keepLines/>
      <w:spacing w:beforeLines="5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E228D"/>
    <w:pPr>
      <w:widowControl/>
      <w:spacing w:before="260" w:after="260" w:line="413" w:lineRule="auto"/>
      <w:outlineLvl w:val="1"/>
    </w:pPr>
    <w:rPr>
      <w:rFonts w:ascii="Arial" w:hAnsi="Arial" w:cs="Arial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E228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6BD9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E228D"/>
    <w:rPr>
      <w:rFonts w:ascii="Arial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26BD9"/>
    <w:rPr>
      <w:b/>
      <w:bCs/>
      <w:sz w:val="32"/>
      <w:szCs w:val="32"/>
    </w:rPr>
  </w:style>
  <w:style w:type="paragraph" w:styleId="DocumentMap">
    <w:name w:val="Document Map"/>
    <w:basedOn w:val="Normal"/>
    <w:link w:val="DocumentMapChar"/>
    <w:uiPriority w:val="99"/>
    <w:semiHidden/>
    <w:rsid w:val="00EE228D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E228D"/>
    <w:rPr>
      <w:kern w:val="2"/>
      <w:shd w:val="clear" w:color="auto" w:fill="000080"/>
    </w:rPr>
  </w:style>
  <w:style w:type="paragraph" w:styleId="CommentText">
    <w:name w:val="annotation text"/>
    <w:basedOn w:val="Normal"/>
    <w:link w:val="CommentTextChar"/>
    <w:uiPriority w:val="99"/>
    <w:semiHidden/>
    <w:rsid w:val="00EE228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E228D"/>
    <w:rPr>
      <w:kern w:val="2"/>
    </w:rPr>
  </w:style>
  <w:style w:type="paragraph" w:styleId="BodyTextIndent">
    <w:name w:val="Body Text Indent"/>
    <w:basedOn w:val="Normal"/>
    <w:link w:val="BodyTextIndentChar"/>
    <w:uiPriority w:val="99"/>
    <w:rsid w:val="00EE228D"/>
    <w:pPr>
      <w:ind w:firstLine="630"/>
    </w:pPr>
    <w:rPr>
      <w:rFonts w:eastAsia="仿宋_GB231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E228D"/>
    <w:rPr>
      <w:rFonts w:eastAsia="仿宋_GB2312"/>
      <w:kern w:val="2"/>
      <w:sz w:val="32"/>
      <w:szCs w:val="32"/>
      <w:lang w:val="en-US" w:eastAsia="zh-CN"/>
    </w:rPr>
  </w:style>
  <w:style w:type="paragraph" w:styleId="TOC3">
    <w:name w:val="toc 3"/>
    <w:basedOn w:val="Normal"/>
    <w:next w:val="Normal"/>
    <w:autoRedefine/>
    <w:uiPriority w:val="99"/>
    <w:semiHidden/>
    <w:rsid w:val="00EE228D"/>
    <w:pPr>
      <w:ind w:left="840"/>
    </w:pPr>
  </w:style>
  <w:style w:type="paragraph" w:styleId="PlainText">
    <w:name w:val="Plain Text"/>
    <w:basedOn w:val="Normal"/>
    <w:link w:val="PlainTextChar"/>
    <w:uiPriority w:val="99"/>
    <w:rsid w:val="00EE228D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F26BD9"/>
    <w:rPr>
      <w:rFonts w:ascii="宋体" w:hAnsi="Courier New" w:cs="宋体"/>
      <w:sz w:val="21"/>
      <w:szCs w:val="21"/>
    </w:rPr>
  </w:style>
  <w:style w:type="paragraph" w:styleId="Date">
    <w:name w:val="Date"/>
    <w:basedOn w:val="Normal"/>
    <w:next w:val="Normal"/>
    <w:link w:val="DateChar"/>
    <w:uiPriority w:val="99"/>
    <w:rsid w:val="00EE228D"/>
    <w:pPr>
      <w:adjustRightInd w:val="0"/>
      <w:snapToGrid w:val="0"/>
      <w:spacing w:line="310" w:lineRule="atLeast"/>
      <w:ind w:firstLine="425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26BD9"/>
    <w:rPr>
      <w:sz w:val="21"/>
      <w:szCs w:val="21"/>
    </w:rPr>
  </w:style>
  <w:style w:type="paragraph" w:styleId="BodyTextIndent2">
    <w:name w:val="Body Text Indent 2"/>
    <w:basedOn w:val="Normal"/>
    <w:link w:val="BodyTextIndent2Char"/>
    <w:uiPriority w:val="99"/>
    <w:rsid w:val="00EE228D"/>
    <w:pPr>
      <w:ind w:firstLine="630"/>
    </w:pPr>
    <w:rPr>
      <w:spacing w:val="6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26BD9"/>
    <w:rPr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EE228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E228D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E2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E228D"/>
    <w:rPr>
      <w:kern w:val="2"/>
      <w:sz w:val="18"/>
      <w:szCs w:val="18"/>
      <w:lang w:val="en-US" w:eastAsia="zh-CN"/>
    </w:rPr>
  </w:style>
  <w:style w:type="paragraph" w:styleId="Header">
    <w:name w:val="header"/>
    <w:basedOn w:val="Normal"/>
    <w:link w:val="HeaderChar"/>
    <w:uiPriority w:val="99"/>
    <w:rsid w:val="00EE2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E228D"/>
    <w:rPr>
      <w:kern w:val="2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EE228D"/>
    <w:pPr>
      <w:spacing w:line="600" w:lineRule="exact"/>
      <w:ind w:firstLine="582"/>
    </w:pPr>
    <w:rPr>
      <w:rFonts w:ascii="宋体" w:hAnsi="宋体" w:cs="宋体"/>
      <w:color w:val="FF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26BD9"/>
    <w:rPr>
      <w:sz w:val="16"/>
      <w:szCs w:val="16"/>
    </w:rPr>
  </w:style>
  <w:style w:type="paragraph" w:styleId="TOC2">
    <w:name w:val="toc 2"/>
    <w:basedOn w:val="Normal"/>
    <w:next w:val="Normal"/>
    <w:autoRedefine/>
    <w:uiPriority w:val="99"/>
    <w:semiHidden/>
    <w:rsid w:val="00EE228D"/>
    <w:pPr>
      <w:ind w:left="420"/>
    </w:pPr>
  </w:style>
  <w:style w:type="paragraph" w:styleId="NormalWeb">
    <w:name w:val="Normal (Web)"/>
    <w:basedOn w:val="Normal"/>
    <w:uiPriority w:val="99"/>
    <w:rsid w:val="00EE22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EE228D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EE228D"/>
    <w:rPr>
      <w:rFonts w:ascii="Cambria" w:hAnsi="Cambria" w:cs="Cambria"/>
      <w:b/>
      <w:bCs/>
      <w:kern w:val="2"/>
      <w:sz w:val="32"/>
      <w:szCs w:val="32"/>
      <w:lang w:val="en-US" w:eastAsia="zh-CN"/>
    </w:rPr>
  </w:style>
  <w:style w:type="character" w:styleId="Strong">
    <w:name w:val="Strong"/>
    <w:basedOn w:val="DefaultParagraphFont"/>
    <w:uiPriority w:val="99"/>
    <w:qFormat/>
    <w:rsid w:val="00EE228D"/>
    <w:rPr>
      <w:b/>
      <w:bCs/>
    </w:rPr>
  </w:style>
  <w:style w:type="character" w:styleId="PageNumber">
    <w:name w:val="page number"/>
    <w:basedOn w:val="DefaultParagraphFont"/>
    <w:uiPriority w:val="99"/>
    <w:rsid w:val="00EE228D"/>
    <w:rPr>
      <w:rFonts w:ascii="Times New Roman" w:cs="Times New Roman"/>
    </w:rPr>
  </w:style>
  <w:style w:type="character" w:styleId="FollowedHyperlink">
    <w:name w:val="FollowedHyperlink"/>
    <w:basedOn w:val="DefaultParagraphFont"/>
    <w:uiPriority w:val="99"/>
    <w:rsid w:val="00EE228D"/>
    <w:rPr>
      <w:color w:val="800080"/>
      <w:u w:val="single"/>
    </w:rPr>
  </w:style>
  <w:style w:type="character" w:styleId="Hyperlink">
    <w:name w:val="Hyperlink"/>
    <w:basedOn w:val="DefaultParagraphFont"/>
    <w:uiPriority w:val="99"/>
    <w:rsid w:val="00EE228D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semiHidden/>
    <w:rsid w:val="00EE228D"/>
    <w:rPr>
      <w:sz w:val="21"/>
      <w:szCs w:val="21"/>
    </w:rPr>
  </w:style>
  <w:style w:type="table" w:styleId="TableGrid">
    <w:name w:val="Table Grid"/>
    <w:basedOn w:val="TableNormal"/>
    <w:uiPriority w:val="99"/>
    <w:rsid w:val="00EE228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99"/>
    <w:rsid w:val="00EE228D"/>
    <w:rPr>
      <w:color w:val="943634"/>
      <w:kern w:val="0"/>
      <w:sz w:val="20"/>
      <w:szCs w:val="20"/>
    </w:rPr>
    <w:tblPr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mestyle159821">
    <w:name w:val="timestyle159821"/>
    <w:basedOn w:val="DefaultParagraphFont"/>
    <w:uiPriority w:val="99"/>
    <w:rsid w:val="00EE228D"/>
    <w:rPr>
      <w:sz w:val="18"/>
      <w:szCs w:val="18"/>
    </w:rPr>
  </w:style>
  <w:style w:type="character" w:customStyle="1" w:styleId="a-size-large1">
    <w:name w:val="a-size-large1"/>
    <w:basedOn w:val="DefaultParagraphFont"/>
    <w:uiPriority w:val="99"/>
    <w:rsid w:val="00EE228D"/>
    <w:rPr>
      <w:rFonts w:ascii="微软雅黑" w:eastAsia="微软雅黑" w:hAnsi="微软雅黑" w:cs="微软雅黑"/>
    </w:rPr>
  </w:style>
  <w:style w:type="character" w:customStyle="1" w:styleId="style2">
    <w:name w:val="style2"/>
    <w:basedOn w:val="DefaultParagraphFont"/>
    <w:uiPriority w:val="99"/>
    <w:rsid w:val="00EE228D"/>
  </w:style>
  <w:style w:type="character" w:customStyle="1" w:styleId="authorstyle159821">
    <w:name w:val="authorstyle159821"/>
    <w:basedOn w:val="DefaultParagraphFont"/>
    <w:uiPriority w:val="99"/>
    <w:rsid w:val="00EE228D"/>
    <w:rPr>
      <w:sz w:val="18"/>
      <w:szCs w:val="18"/>
    </w:rPr>
  </w:style>
  <w:style w:type="character" w:customStyle="1" w:styleId="apple-converted-space">
    <w:name w:val="apple-converted-space"/>
    <w:basedOn w:val="DefaultParagraphFont"/>
    <w:uiPriority w:val="99"/>
    <w:rsid w:val="00EE228D"/>
  </w:style>
  <w:style w:type="character" w:customStyle="1" w:styleId="infotit">
    <w:name w:val="infotit"/>
    <w:uiPriority w:val="99"/>
    <w:rsid w:val="00EE228D"/>
  </w:style>
  <w:style w:type="paragraph" w:customStyle="1" w:styleId="z-1">
    <w:name w:val="z-窗体底端1"/>
    <w:basedOn w:val="Normal"/>
    <w:next w:val="Normal"/>
    <w:uiPriority w:val="99"/>
    <w:rsid w:val="00EE228D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Char">
    <w:name w:val="Char"/>
    <w:basedOn w:val="Normal"/>
    <w:next w:val="Normal"/>
    <w:uiPriority w:val="99"/>
    <w:rsid w:val="00EE228D"/>
    <w:pPr>
      <w:widowControl/>
      <w:spacing w:line="360" w:lineRule="auto"/>
      <w:jc w:val="left"/>
    </w:pPr>
  </w:style>
  <w:style w:type="paragraph" w:customStyle="1" w:styleId="p20">
    <w:name w:val="p20"/>
    <w:basedOn w:val="Normal"/>
    <w:uiPriority w:val="99"/>
    <w:rsid w:val="00EE22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F">
    <w:name w:val="SF表内文字（居左）"/>
    <w:basedOn w:val="Normal"/>
    <w:uiPriority w:val="99"/>
    <w:rsid w:val="00EE228D"/>
    <w:pPr>
      <w:spacing w:line="240" w:lineRule="exact"/>
      <w:jc w:val="left"/>
    </w:pPr>
    <w:rPr>
      <w:rFonts w:ascii="Century Gothic" w:hAnsi="Century Gothic" w:cs="Century Gothic"/>
      <w:w w:val="90"/>
      <w:sz w:val="18"/>
      <w:szCs w:val="18"/>
    </w:rPr>
  </w:style>
  <w:style w:type="paragraph" w:customStyle="1" w:styleId="z-10">
    <w:name w:val="z-窗体顶端1"/>
    <w:basedOn w:val="Normal"/>
    <w:next w:val="Normal"/>
    <w:uiPriority w:val="99"/>
    <w:rsid w:val="00EE228D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">
    <w:name w:val="表文1"/>
    <w:basedOn w:val="Normal"/>
    <w:uiPriority w:val="99"/>
    <w:rsid w:val="00EE228D"/>
    <w:pPr>
      <w:spacing w:line="240" w:lineRule="exact"/>
      <w:jc w:val="left"/>
    </w:pPr>
    <w:rPr>
      <w:rFonts w:ascii="宋体" w:hAnsi="宋体" w:cs="宋体"/>
      <w:kern w:val="0"/>
    </w:rPr>
  </w:style>
  <w:style w:type="paragraph" w:customStyle="1" w:styleId="SFChar">
    <w:name w:val="SF正文 Char"/>
    <w:basedOn w:val="Normal"/>
    <w:uiPriority w:val="99"/>
    <w:rsid w:val="00EE228D"/>
    <w:pPr>
      <w:ind w:firstLineChars="200" w:firstLine="200"/>
    </w:pPr>
    <w:rPr>
      <w:rFonts w:ascii="Century Gothic" w:hAnsi="Century Gothic" w:cs="Century Gothic"/>
      <w:sz w:val="24"/>
      <w:szCs w:val="24"/>
    </w:rPr>
  </w:style>
  <w:style w:type="paragraph" w:customStyle="1" w:styleId="SF2">
    <w:name w:val="SF2级标题"/>
    <w:basedOn w:val="Heading2"/>
    <w:next w:val="SFChar"/>
    <w:uiPriority w:val="99"/>
    <w:rsid w:val="00EE228D"/>
    <w:pPr>
      <w:spacing w:beforeLines="50" w:afterLines="50" w:line="240" w:lineRule="auto"/>
      <w:ind w:firstLineChars="200" w:firstLine="200"/>
    </w:pPr>
    <w:rPr>
      <w:b w:val="0"/>
      <w:bCs w:val="0"/>
      <w:sz w:val="28"/>
      <w:szCs w:val="28"/>
    </w:rPr>
  </w:style>
  <w:style w:type="paragraph" w:customStyle="1" w:styleId="10">
    <w:name w:val="列出段落1"/>
    <w:basedOn w:val="Normal"/>
    <w:uiPriority w:val="99"/>
    <w:rsid w:val="00EE228D"/>
    <w:pPr>
      <w:ind w:firstLineChars="200" w:firstLine="420"/>
    </w:pPr>
    <w:rPr>
      <w:rFonts w:ascii="Calibri" w:hAnsi="Calibri" w:cs="Calibri"/>
    </w:rPr>
  </w:style>
  <w:style w:type="paragraph" w:customStyle="1" w:styleId="2">
    <w:name w:val="列出段落2"/>
    <w:basedOn w:val="Normal"/>
    <w:uiPriority w:val="99"/>
    <w:rsid w:val="00EE228D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="Tahoma"/>
      <w:kern w:val="0"/>
      <w:sz w:val="22"/>
      <w:szCs w:val="22"/>
    </w:rPr>
  </w:style>
  <w:style w:type="paragraph" w:customStyle="1" w:styleId="p16">
    <w:name w:val="p16"/>
    <w:basedOn w:val="Normal"/>
    <w:uiPriority w:val="99"/>
    <w:rsid w:val="00EE22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19">
    <w:name w:val="p19"/>
    <w:basedOn w:val="Normal"/>
    <w:uiPriority w:val="99"/>
    <w:rsid w:val="00EE22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5">
    <w:name w:val="标题5"/>
    <w:basedOn w:val="Normal"/>
    <w:uiPriority w:val="99"/>
    <w:rsid w:val="00EE228D"/>
    <w:pPr>
      <w:adjustRightInd w:val="0"/>
      <w:snapToGrid w:val="0"/>
      <w:spacing w:line="310" w:lineRule="atLeast"/>
      <w:ind w:firstLine="425"/>
    </w:pPr>
    <w:rPr>
      <w:rFonts w:ascii="Arial" w:eastAsia="黑体" w:hAnsi="Arial" w:cs="Arial"/>
    </w:rPr>
  </w:style>
  <w:style w:type="paragraph" w:customStyle="1" w:styleId="SF3">
    <w:name w:val="SF3级标题"/>
    <w:basedOn w:val="Heading3"/>
    <w:uiPriority w:val="99"/>
    <w:rsid w:val="00EE228D"/>
    <w:pPr>
      <w:spacing w:beforeLines="50" w:afterLines="50" w:line="240" w:lineRule="auto"/>
      <w:ind w:left="482"/>
    </w:pPr>
    <w:rPr>
      <w:rFonts w:ascii="黑体" w:eastAsia="黑体" w:hAnsi="Century Gothic" w:cs="黑体"/>
      <w:b w:val="0"/>
      <w:bCs w:val="0"/>
      <w:sz w:val="24"/>
      <w:szCs w:val="24"/>
    </w:rPr>
  </w:style>
  <w:style w:type="paragraph" w:customStyle="1" w:styleId="p17">
    <w:name w:val="p17"/>
    <w:basedOn w:val="Normal"/>
    <w:uiPriority w:val="99"/>
    <w:rsid w:val="00EE228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30">
    <w:name w:val="xl30"/>
    <w:basedOn w:val="Normal"/>
    <w:uiPriority w:val="99"/>
    <w:rsid w:val="00EE228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00" w:lineRule="auto"/>
      <w:jc w:val="left"/>
    </w:pPr>
    <w:rPr>
      <w:rFonts w:ascii="黑体" w:eastAsia="黑体" w:hAnsi="宋体" w:cs="黑体"/>
      <w:kern w:val="0"/>
      <w:sz w:val="22"/>
      <w:szCs w:val="22"/>
    </w:rPr>
  </w:style>
  <w:style w:type="paragraph" w:customStyle="1" w:styleId="p0">
    <w:name w:val="p0"/>
    <w:basedOn w:val="Normal"/>
    <w:uiPriority w:val="99"/>
    <w:rsid w:val="00EE228D"/>
    <w:pPr>
      <w:widowControl/>
    </w:pPr>
    <w:rPr>
      <w:kern w:val="0"/>
    </w:rPr>
  </w:style>
  <w:style w:type="paragraph" w:customStyle="1" w:styleId="a">
    <w:name w:val="节标题"/>
    <w:basedOn w:val="Normal"/>
    <w:next w:val="Normal"/>
    <w:uiPriority w:val="99"/>
    <w:rsid w:val="00EE228D"/>
    <w:pPr>
      <w:widowControl/>
      <w:spacing w:line="289" w:lineRule="atLeast"/>
      <w:jc w:val="center"/>
      <w:textAlignment w:val="baseline"/>
    </w:pPr>
    <w:rPr>
      <w:color w:val="000000"/>
      <w:kern w:val="0"/>
      <w:sz w:val="28"/>
      <w:szCs w:val="28"/>
      <w:u w:color="000000"/>
    </w:rPr>
  </w:style>
  <w:style w:type="paragraph" w:customStyle="1" w:styleId="SF0">
    <w:name w:val="SF表内文字（居中）"/>
    <w:basedOn w:val="Normal"/>
    <w:uiPriority w:val="99"/>
    <w:rsid w:val="00EE228D"/>
    <w:pPr>
      <w:spacing w:line="240" w:lineRule="exact"/>
      <w:jc w:val="center"/>
    </w:pPr>
    <w:rPr>
      <w:rFonts w:ascii="Century Gothic" w:hAnsi="Century Gothic" w:cs="Century Gothic"/>
      <w:w w:val="90"/>
      <w:sz w:val="18"/>
      <w:szCs w:val="18"/>
    </w:rPr>
  </w:style>
  <w:style w:type="paragraph" w:customStyle="1" w:styleId="a0">
    <w:name w:val="表头"/>
    <w:basedOn w:val="Normal"/>
    <w:uiPriority w:val="99"/>
    <w:rsid w:val="00EE228D"/>
    <w:pPr>
      <w:autoSpaceDE w:val="0"/>
      <w:autoSpaceDN w:val="0"/>
      <w:spacing w:line="240" w:lineRule="atLeast"/>
      <w:jc w:val="center"/>
    </w:pPr>
    <w:rPr>
      <w:rFonts w:ascii="黑体" w:eastAsia="黑体" w:cs="黑体"/>
      <w:color w:val="000000"/>
      <w:kern w:val="0"/>
      <w:sz w:val="24"/>
      <w:szCs w:val="24"/>
    </w:rPr>
  </w:style>
  <w:style w:type="paragraph" w:customStyle="1" w:styleId="11">
    <w:name w:val="样式1"/>
    <w:basedOn w:val="Normal"/>
    <w:uiPriority w:val="99"/>
    <w:rsid w:val="00EE228D"/>
  </w:style>
  <w:style w:type="paragraph" w:customStyle="1" w:styleId="SF1">
    <w:name w:val="SF1级标题"/>
    <w:basedOn w:val="Heading1"/>
    <w:next w:val="Normal"/>
    <w:uiPriority w:val="99"/>
    <w:rsid w:val="00EE228D"/>
    <w:pPr>
      <w:spacing w:beforeLines="100" w:afterLines="100" w:line="240" w:lineRule="auto"/>
      <w:jc w:val="center"/>
    </w:pPr>
    <w:rPr>
      <w:rFonts w:ascii="Century Gothic" w:eastAsia="黑体" w:hAnsi="Century Gothic" w:cs="Century Gothic"/>
      <w:sz w:val="32"/>
      <w:szCs w:val="32"/>
    </w:rPr>
  </w:style>
  <w:style w:type="paragraph" w:customStyle="1" w:styleId="SF4">
    <w:name w:val="SF表格标题"/>
    <w:basedOn w:val="Normal"/>
    <w:uiPriority w:val="99"/>
    <w:rsid w:val="00EE228D"/>
    <w:pPr>
      <w:spacing w:beforeLines="50" w:afterLines="50"/>
    </w:pPr>
    <w:rPr>
      <w:rFonts w:ascii="Century Gothic" w:eastAsia="黑体" w:hAnsi="Century Gothic" w:cs="Century Gothic"/>
    </w:rPr>
  </w:style>
  <w:style w:type="paragraph" w:customStyle="1" w:styleId="3">
    <w:name w:val="列出段落3"/>
    <w:basedOn w:val="Normal"/>
    <w:uiPriority w:val="99"/>
    <w:rsid w:val="00EE22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65</Words>
  <Characters>373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第一章    总 论</dc:title>
  <dc:subject/>
  <dc:creator>zhk</dc:creator>
  <cp:keywords/>
  <dc:description/>
  <cp:lastModifiedBy>zhw_zgp_!@#$%^&amp;*123</cp:lastModifiedBy>
  <cp:revision>2</cp:revision>
  <cp:lastPrinted>2016-07-08T03:14:00Z</cp:lastPrinted>
  <dcterms:created xsi:type="dcterms:W3CDTF">2016-07-08T07:50:00Z</dcterms:created>
  <dcterms:modified xsi:type="dcterms:W3CDTF">2016-07-08T07:51:00Z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